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20787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KNYGHT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DC77C71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Boddington, Northamptonshire. Smith.</w:t>
      </w:r>
    </w:p>
    <w:p w14:paraId="28FDCFF2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</w:p>
    <w:p w14:paraId="2C1F4909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</w:p>
    <w:p w14:paraId="4741BB1B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Reyner(q.v.) brought a plaint of trespass and taking a horse against</w:t>
      </w:r>
    </w:p>
    <w:p w14:paraId="3FB3D6AC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713F527B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54C3C42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</w:p>
    <w:p w14:paraId="78B08850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</w:p>
    <w:p w14:paraId="276A6B30" w14:textId="77777777" w:rsidR="008F1742" w:rsidRDefault="008F1742" w:rsidP="008F174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p w14:paraId="0489CB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A777" w14:textId="77777777" w:rsidR="008F1742" w:rsidRDefault="008F1742" w:rsidP="009139A6">
      <w:r>
        <w:separator/>
      </w:r>
    </w:p>
  </w:endnote>
  <w:endnote w:type="continuationSeparator" w:id="0">
    <w:p w14:paraId="565BDC45" w14:textId="77777777" w:rsidR="008F1742" w:rsidRDefault="008F17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0B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35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43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0DA1" w14:textId="77777777" w:rsidR="008F1742" w:rsidRDefault="008F1742" w:rsidP="009139A6">
      <w:r>
        <w:separator/>
      </w:r>
    </w:p>
  </w:footnote>
  <w:footnote w:type="continuationSeparator" w:id="0">
    <w:p w14:paraId="58EFCF76" w14:textId="77777777" w:rsidR="008F1742" w:rsidRDefault="008F17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14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12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2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742"/>
    <w:rsid w:val="000666E0"/>
    <w:rsid w:val="002510B7"/>
    <w:rsid w:val="005C130B"/>
    <w:rsid w:val="00826F5C"/>
    <w:rsid w:val="008F174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BA5F8"/>
  <w15:chartTrackingRefBased/>
  <w15:docId w15:val="{BE74C756-F451-4906-9CBE-B862BF30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1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2023-12-02T20:45:00Z</dcterms:created>
  <dcterms:modified xsi:type="dcterms:W3CDTF">2023-12-02T20:45:00Z</dcterms:modified>
</cp:coreProperties>
</file>